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4" w:rsidRPr="00CA7C3D" w:rsidRDefault="00133D3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133D34" w:rsidRPr="00CA7C3D" w:rsidRDefault="00133D3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133D34" w:rsidRPr="00CA7C3D" w:rsidRDefault="00133D3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33D34" w:rsidRPr="00CA7C3D" w:rsidRDefault="00133D3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133D34" w:rsidRPr="00CA7C3D" w:rsidRDefault="00133D34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04.10.2022  № 273</w:t>
      </w:r>
    </w:p>
    <w:p w:rsidR="00133D34" w:rsidRPr="00CA7C3D" w:rsidRDefault="00133D3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133D34" w:rsidRPr="00CA7C3D" w:rsidRDefault="00133D3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Найтоповичского сельского поселения Унечского муниципального района Брянской области</w:t>
      </w:r>
    </w:p>
    <w:p w:rsidR="00133D34" w:rsidRPr="00CA7C3D" w:rsidRDefault="00133D34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133D34" w:rsidRPr="00CA7C3D" w:rsidRDefault="00133D34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133D34" w:rsidRPr="00FC5F2F" w:rsidRDefault="00133D34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38</w:t>
      </w:r>
      <w:r w:rsidRPr="00FC5F2F">
        <w:t xml:space="preserve"> «Об утверждении Генерального плана</w:t>
      </w:r>
      <w:r>
        <w:t xml:space="preserve"> Найтоповичского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6-30)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133D34" w:rsidRDefault="00133D34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133D34" w:rsidRPr="00336C1F" w:rsidRDefault="00133D34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133D34" w:rsidRPr="00F13FF3" w:rsidRDefault="00133D34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133D34" w:rsidRPr="00F13FF3" w:rsidRDefault="00133D3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162 832</w:t>
      </w:r>
      <w:r w:rsidRPr="00F13FF3">
        <w:rPr>
          <w:lang w:eastAsia="ru-RU"/>
        </w:rPr>
        <w:t>кв.м;</w:t>
      </w:r>
    </w:p>
    <w:p w:rsidR="00133D34" w:rsidRPr="00F13FF3" w:rsidRDefault="00133D3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Найтоповичское</w:t>
      </w:r>
      <w:r w:rsidRPr="00F13FF3">
        <w:rPr>
          <w:lang w:eastAsia="ru-RU"/>
        </w:rPr>
        <w:t xml:space="preserve"> сельское поселение;</w:t>
      </w:r>
    </w:p>
    <w:p w:rsidR="00133D34" w:rsidRPr="00F13FF3" w:rsidRDefault="00133D3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«растениеводство, скотоводство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1.1, 1.8</w:t>
      </w:r>
      <w:r w:rsidRPr="00F13FF3">
        <w:rPr>
          <w:lang w:eastAsia="ru-RU"/>
        </w:rPr>
        <w:t xml:space="preserve">;  </w:t>
      </w:r>
    </w:p>
    <w:p w:rsidR="00133D34" w:rsidRDefault="00133D3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133D34" w:rsidRPr="00250EE0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133D34" w:rsidRPr="00250EE0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26610</w:t>
      </w:r>
      <w:r w:rsidRPr="00250EE0">
        <w:rPr>
          <w:lang w:eastAsia="ru-RU"/>
        </w:rPr>
        <w:t>кв.м;</w:t>
      </w:r>
    </w:p>
    <w:p w:rsidR="00133D34" w:rsidRPr="00250EE0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133D34" w:rsidRPr="00250EE0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 ;</w:t>
      </w:r>
    </w:p>
    <w:p w:rsidR="00133D34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133D34" w:rsidRPr="00250EE0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133D34" w:rsidRPr="00250EE0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45 789</w:t>
      </w:r>
      <w:r w:rsidRPr="00250EE0">
        <w:rPr>
          <w:lang w:eastAsia="ru-RU"/>
        </w:rPr>
        <w:t>кв.м;</w:t>
      </w:r>
    </w:p>
    <w:p w:rsidR="00133D34" w:rsidRPr="00250EE0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133D34" w:rsidRPr="00250EE0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133D34" w:rsidRPr="00250EE0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133D34" w:rsidRPr="00250EE0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133D34" w:rsidRPr="00250EE0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124 350</w:t>
      </w:r>
      <w:r w:rsidRPr="00250EE0">
        <w:rPr>
          <w:lang w:eastAsia="ru-RU"/>
        </w:rPr>
        <w:t>кв.м;</w:t>
      </w:r>
    </w:p>
    <w:p w:rsidR="00133D34" w:rsidRPr="00250EE0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133D34" w:rsidRPr="00250EE0" w:rsidRDefault="00133D3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</w:t>
      </w:r>
      <w:r>
        <w:rPr>
          <w:lang w:eastAsia="ru-RU"/>
        </w:rPr>
        <w:t>сенокошение</w:t>
      </w:r>
      <w:r w:rsidRPr="00250EE0">
        <w:rPr>
          <w:lang w:eastAsia="ru-RU"/>
        </w:rPr>
        <w:t>,</w:t>
      </w:r>
      <w:r>
        <w:rPr>
          <w:lang w:eastAsia="ru-RU"/>
        </w:rPr>
        <w:t xml:space="preserve"> выпас сельскохозяйственных животных</w:t>
      </w:r>
      <w:r w:rsidRPr="00250EE0">
        <w:rPr>
          <w:lang w:eastAsia="ru-RU"/>
        </w:rPr>
        <w:t>»-код вида 1.</w:t>
      </w:r>
      <w:r>
        <w:rPr>
          <w:lang w:eastAsia="ru-RU"/>
        </w:rPr>
        <w:t>19</w:t>
      </w:r>
      <w:r w:rsidRPr="00250EE0">
        <w:rPr>
          <w:lang w:eastAsia="ru-RU"/>
        </w:rPr>
        <w:t>, 1.</w:t>
      </w:r>
      <w:r>
        <w:rPr>
          <w:lang w:eastAsia="ru-RU"/>
        </w:rPr>
        <w:t>20</w:t>
      </w:r>
      <w:r w:rsidRPr="00250EE0">
        <w:rPr>
          <w:lang w:eastAsia="ru-RU"/>
        </w:rPr>
        <w:t xml:space="preserve">;  </w:t>
      </w:r>
    </w:p>
    <w:p w:rsidR="00133D34" w:rsidRPr="00F13FF3" w:rsidRDefault="00133D34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133D34" w:rsidRPr="00F13FF3" w:rsidRDefault="00133D34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133D34" w:rsidRPr="00F13FF3" w:rsidRDefault="00133D34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33D34" w:rsidRPr="0050051F" w:rsidRDefault="00133D3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7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133D34" w:rsidRPr="0050051F" w:rsidRDefault="00133D3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8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133D34" w:rsidRPr="0050051F" w:rsidRDefault="00133D3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9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133D34" w:rsidRDefault="00133D3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133D34" w:rsidRDefault="00133D34" w:rsidP="00095619">
      <w:pPr>
        <w:spacing w:line="240" w:lineRule="auto"/>
        <w:jc w:val="both"/>
        <w:rPr>
          <w:lang w:eastAsia="ru-RU"/>
        </w:rPr>
      </w:pPr>
    </w:p>
    <w:p w:rsidR="00133D34" w:rsidRDefault="00133D34" w:rsidP="00095619">
      <w:pPr>
        <w:spacing w:line="240" w:lineRule="auto"/>
        <w:rPr>
          <w:lang w:eastAsia="ru-RU"/>
        </w:rPr>
      </w:pPr>
    </w:p>
    <w:p w:rsidR="00133D34" w:rsidRPr="0050051F" w:rsidRDefault="00133D34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    А.М. Кусков</w:t>
      </w:r>
    </w:p>
    <w:p w:rsidR="00133D34" w:rsidRPr="0050051F" w:rsidRDefault="00133D34" w:rsidP="00095619">
      <w:pPr>
        <w:spacing w:line="240" w:lineRule="auto"/>
        <w:rPr>
          <w:lang w:eastAsia="ru-RU"/>
        </w:rPr>
      </w:pPr>
    </w:p>
    <w:p w:rsidR="00133D34" w:rsidRPr="0050051F" w:rsidRDefault="00133D34" w:rsidP="00095619">
      <w:pPr>
        <w:spacing w:line="240" w:lineRule="auto"/>
        <w:rPr>
          <w:lang w:eastAsia="ru-RU"/>
        </w:rPr>
      </w:pPr>
    </w:p>
    <w:p w:rsidR="00133D34" w:rsidRPr="00336C1F" w:rsidRDefault="00133D34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133D34" w:rsidRPr="00336C1F" w:rsidSect="004A1C49">
      <w:pgSz w:w="11906" w:h="16838" w:code="9"/>
      <w:pgMar w:top="851" w:right="567" w:bottom="993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D34" w:rsidRDefault="00133D34" w:rsidP="006F0F01">
      <w:pPr>
        <w:spacing w:line="240" w:lineRule="auto"/>
      </w:pPr>
      <w:r>
        <w:separator/>
      </w:r>
    </w:p>
  </w:endnote>
  <w:endnote w:type="continuationSeparator" w:id="1">
    <w:p w:rsidR="00133D34" w:rsidRDefault="00133D3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D34" w:rsidRDefault="00133D34" w:rsidP="006F0F01">
      <w:pPr>
        <w:spacing w:line="240" w:lineRule="auto"/>
      </w:pPr>
      <w:r>
        <w:separator/>
      </w:r>
    </w:p>
  </w:footnote>
  <w:footnote w:type="continuationSeparator" w:id="1">
    <w:p w:rsidR="00133D34" w:rsidRDefault="00133D34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1BCE"/>
    <w:rsid w:val="00067840"/>
    <w:rsid w:val="00073686"/>
    <w:rsid w:val="00095619"/>
    <w:rsid w:val="000C24D9"/>
    <w:rsid w:val="000C5ECC"/>
    <w:rsid w:val="000D26CB"/>
    <w:rsid w:val="000D5161"/>
    <w:rsid w:val="000F29FE"/>
    <w:rsid w:val="0010643C"/>
    <w:rsid w:val="00120638"/>
    <w:rsid w:val="00133D34"/>
    <w:rsid w:val="001A43AC"/>
    <w:rsid w:val="001B5E70"/>
    <w:rsid w:val="001F0C9A"/>
    <w:rsid w:val="00250EE0"/>
    <w:rsid w:val="00263661"/>
    <w:rsid w:val="002667AF"/>
    <w:rsid w:val="00336C1F"/>
    <w:rsid w:val="00370C22"/>
    <w:rsid w:val="00372606"/>
    <w:rsid w:val="00453CB3"/>
    <w:rsid w:val="00480486"/>
    <w:rsid w:val="00484E3B"/>
    <w:rsid w:val="004919E2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C2E34"/>
    <w:rsid w:val="006D1CA3"/>
    <w:rsid w:val="006E6110"/>
    <w:rsid w:val="006F0F01"/>
    <w:rsid w:val="006F3730"/>
    <w:rsid w:val="00753702"/>
    <w:rsid w:val="00764993"/>
    <w:rsid w:val="007D7C4F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71959"/>
    <w:rsid w:val="00DC310F"/>
    <w:rsid w:val="00DC35FF"/>
    <w:rsid w:val="00DE4856"/>
    <w:rsid w:val="00E311BA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6CB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60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2</Pages>
  <Words>781</Words>
  <Characters>4457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27</cp:revision>
  <cp:lastPrinted>2022-10-18T09:36:00Z</cp:lastPrinted>
  <dcterms:created xsi:type="dcterms:W3CDTF">2021-06-24T09:26:00Z</dcterms:created>
  <dcterms:modified xsi:type="dcterms:W3CDTF">2022-10-21T06:11:00Z</dcterms:modified>
</cp:coreProperties>
</file>